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D6B7D" w14:textId="77777777" w:rsidR="002F6AC4" w:rsidRDefault="002F6AC4" w:rsidP="002F6A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WESTACRE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1FF16770" w14:textId="77777777" w:rsidR="002F6AC4" w:rsidRDefault="002F6AC4" w:rsidP="002F6A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B1A030A" w14:textId="77777777" w:rsidR="002F6AC4" w:rsidRDefault="002F6AC4" w:rsidP="002F6A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F357D1" w14:textId="77777777" w:rsidR="002F6AC4" w:rsidRDefault="002F6AC4" w:rsidP="002F6A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7CEE2E" w14:textId="77777777" w:rsidR="002F6AC4" w:rsidRDefault="002F6AC4" w:rsidP="002F6A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4CA1AED" w14:textId="77777777" w:rsidR="002F6AC4" w:rsidRDefault="002F6AC4" w:rsidP="002F6AC4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p.256)</w:t>
      </w:r>
    </w:p>
    <w:p w14:paraId="2877C320" w14:textId="77777777" w:rsidR="002F6AC4" w:rsidRDefault="002F6AC4" w:rsidP="002F6A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58571FA" w14:textId="77777777" w:rsidR="002F6AC4" w:rsidRDefault="002F6AC4" w:rsidP="002F6AC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724502" w14:textId="77777777" w:rsidR="002F6AC4" w:rsidRDefault="002F6AC4" w:rsidP="002F6AC4">
      <w:pPr>
        <w:rPr>
          <w:rFonts w:ascii="Times New Roman" w:hAnsi="Times New Roman" w:cs="Times New Roman"/>
          <w:sz w:val="24"/>
          <w:szCs w:val="24"/>
        </w:rPr>
      </w:pPr>
    </w:p>
    <w:p w14:paraId="29CE389E" w14:textId="77777777" w:rsidR="002F6AC4" w:rsidRDefault="002F6AC4" w:rsidP="002F6A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2023</w:t>
      </w:r>
    </w:p>
    <w:p w14:paraId="433DA8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D4F1C" w14:textId="77777777" w:rsidR="002F6AC4" w:rsidRDefault="002F6AC4" w:rsidP="009139A6">
      <w:r>
        <w:separator/>
      </w:r>
    </w:p>
  </w:endnote>
  <w:endnote w:type="continuationSeparator" w:id="0">
    <w:p w14:paraId="37C3C7D6" w14:textId="77777777" w:rsidR="002F6AC4" w:rsidRDefault="002F6A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8AA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922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981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4E2F3" w14:textId="77777777" w:rsidR="002F6AC4" w:rsidRDefault="002F6AC4" w:rsidP="009139A6">
      <w:r>
        <w:separator/>
      </w:r>
    </w:p>
  </w:footnote>
  <w:footnote w:type="continuationSeparator" w:id="0">
    <w:p w14:paraId="192D2CF2" w14:textId="77777777" w:rsidR="002F6AC4" w:rsidRDefault="002F6A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69C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C2E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971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AC4"/>
    <w:rsid w:val="000666E0"/>
    <w:rsid w:val="002510B7"/>
    <w:rsid w:val="002F6AC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353D0"/>
  <w15:chartTrackingRefBased/>
  <w15:docId w15:val="{E9B3F926-EBAB-4A1B-94B9-42960FB0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AC4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2023-04-16T20:57:00Z</dcterms:created>
  <dcterms:modified xsi:type="dcterms:W3CDTF">2023-04-16T20:58:00Z</dcterms:modified>
</cp:coreProperties>
</file>